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3"/>
        <w:gridCol w:w="16"/>
        <w:gridCol w:w="1467"/>
        <w:gridCol w:w="701"/>
        <w:gridCol w:w="231"/>
        <w:gridCol w:w="909"/>
        <w:gridCol w:w="771"/>
        <w:gridCol w:w="1079"/>
        <w:gridCol w:w="451"/>
        <w:gridCol w:w="1473"/>
        <w:gridCol w:w="1679"/>
      </w:tblGrid>
      <w:tr w:rsidR="001402F3">
        <w:tblPrEx>
          <w:tblCellMar>
            <w:top w:w="0" w:type="dxa"/>
            <w:bottom w:w="0" w:type="dxa"/>
          </w:tblCellMar>
        </w:tblPrEx>
        <w:trPr>
          <w:trHeight w:hRule="exact" w:val="935"/>
        </w:trPr>
        <w:tc>
          <w:tcPr>
            <w:tcW w:w="1008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spacing w:line="400" w:lineRule="atLeas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標楷體" w:eastAsia="標楷體" w:hAnsi="標楷體"/>
                <w:b/>
                <w:sz w:val="32"/>
                <w:szCs w:val="32"/>
              </w:rPr>
              <w:t>中央警察大學學員生（研究生）赴大陸地區人員返</w:t>
            </w:r>
            <w:proofErr w:type="gramStart"/>
            <w:r>
              <w:rPr>
                <w:rFonts w:ascii="標楷體" w:eastAsia="標楷體" w:hAnsi="標楷體"/>
                <w:b/>
                <w:sz w:val="32"/>
                <w:szCs w:val="32"/>
              </w:rPr>
              <w:t>臺</w:t>
            </w:r>
            <w:proofErr w:type="gramEnd"/>
            <w:r>
              <w:rPr>
                <w:rFonts w:ascii="標楷體" w:eastAsia="標楷體" w:hAnsi="標楷體"/>
                <w:b/>
                <w:sz w:val="32"/>
                <w:szCs w:val="32"/>
              </w:rPr>
              <w:t>意見反應表</w:t>
            </w:r>
          </w:p>
          <w:p w:rsidR="001402F3" w:rsidRDefault="00F01D90">
            <w:pPr>
              <w:spacing w:before="180" w:line="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>年</w:t>
            </w:r>
            <w:r>
              <w:rPr>
                <w:rFonts w:ascii="標楷體" w:eastAsia="標楷體" w:hAnsi="標楷體"/>
                <w:sz w:val="20"/>
              </w:rPr>
              <w:t xml:space="preserve">     </w:t>
            </w:r>
            <w:r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/>
                <w:sz w:val="20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日填</w:t>
            </w:r>
            <w:proofErr w:type="gramEnd"/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843"/>
        </w:trPr>
        <w:tc>
          <w:tcPr>
            <w:tcW w:w="1319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</w:t>
            </w:r>
            <w:r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標楷體" w:eastAsia="標楷體" w:hAnsi="標楷體"/>
              </w:rPr>
              <w:t>號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1680" w:type="dxa"/>
            <w:gridSpan w:val="2"/>
            <w:tcBorders>
              <w:top w:val="dash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身分證</w:t>
            </w:r>
          </w:p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字號</w:t>
            </w:r>
          </w:p>
        </w:tc>
        <w:tc>
          <w:tcPr>
            <w:tcW w:w="3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888"/>
        </w:trPr>
        <w:tc>
          <w:tcPr>
            <w:tcW w:w="1319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系（所）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生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</w:t>
            </w:r>
          </w:p>
        </w:tc>
        <w:tc>
          <w:tcPr>
            <w:tcW w:w="1680" w:type="dxa"/>
            <w:gridSpan w:val="2"/>
            <w:tcBorders>
              <w:top w:val="dashed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聯絡電話</w:t>
            </w:r>
          </w:p>
        </w:tc>
        <w:tc>
          <w:tcPr>
            <w:tcW w:w="3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1319" w:type="dxa"/>
            <w:gridSpan w:val="2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本次申請赴大陸地區</w:t>
            </w:r>
            <w:proofErr w:type="gramStart"/>
            <w:r>
              <w:rPr>
                <w:rFonts w:ascii="標楷體" w:eastAsia="標楷體" w:hAnsi="標楷體"/>
              </w:rPr>
              <w:t>起迄</w:t>
            </w:r>
            <w:proofErr w:type="gramEnd"/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ind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日起</w:t>
            </w:r>
          </w:p>
          <w:p w:rsidR="001402F3" w:rsidRDefault="00F01D90">
            <w:pPr>
              <w:ind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日止</w:t>
            </w:r>
          </w:p>
          <w:p w:rsidR="001402F3" w:rsidRDefault="00F01D90">
            <w:pPr>
              <w:ind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共</w:t>
            </w:r>
            <w:r>
              <w:rPr>
                <w:rFonts w:ascii="標楷體" w:eastAsia="標楷體" w:hAnsi="標楷體"/>
              </w:rPr>
              <w:t xml:space="preserve">    </w:t>
            </w:r>
            <w:r>
              <w:rPr>
                <w:rFonts w:ascii="標楷體" w:eastAsia="標楷體" w:hAnsi="標楷體"/>
              </w:rPr>
              <w:t>日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前次赴大陸地區日期</w:t>
            </w:r>
          </w:p>
        </w:tc>
        <w:tc>
          <w:tcPr>
            <w:tcW w:w="230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ind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日起</w:t>
            </w:r>
          </w:p>
          <w:p w:rsidR="001402F3" w:rsidRDefault="00F01D90">
            <w:pPr>
              <w:ind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日止</w:t>
            </w:r>
          </w:p>
          <w:p w:rsidR="001402F3" w:rsidRDefault="00F01D90">
            <w:pPr>
              <w:ind w:firstLine="480"/>
              <w:jc w:val="both"/>
            </w:pPr>
            <w:r>
              <w:rPr>
                <w:rFonts w:ascii="標楷體" w:eastAsia="標楷體" w:hAnsi="標楷體"/>
              </w:rPr>
              <w:t>共</w:t>
            </w:r>
            <w:r>
              <w:rPr>
                <w:rFonts w:ascii="標楷體" w:eastAsia="標楷體" w:hAnsi="標楷體"/>
              </w:rPr>
              <w:t xml:space="preserve">    </w:t>
            </w:r>
            <w:r>
              <w:rPr>
                <w:rFonts w:ascii="標楷體" w:eastAsia="標楷體" w:hAnsi="標楷體"/>
              </w:rPr>
              <w:t>日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本年已赴大陸地區次數</w:t>
            </w:r>
          </w:p>
          <w:p w:rsidR="001402F3" w:rsidRDefault="00F01D90">
            <w:p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（含本次）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hRule="exact" w:val="915"/>
        </w:trPr>
        <w:tc>
          <w:tcPr>
            <w:tcW w:w="13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widowControl/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赴大陸地區之地點</w:t>
            </w:r>
          </w:p>
        </w:tc>
        <w:tc>
          <w:tcPr>
            <w:tcW w:w="877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widowControl/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hRule="exact" w:val="915"/>
        </w:trPr>
        <w:tc>
          <w:tcPr>
            <w:tcW w:w="13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widowControl/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活動類型</w:t>
            </w:r>
          </w:p>
        </w:tc>
        <w:tc>
          <w:tcPr>
            <w:tcW w:w="877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widowControl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參團旅遊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家庭旅遊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探訪親友（探親、探病、奔喪）</w:t>
            </w:r>
          </w:p>
          <w:p w:rsidR="001402F3" w:rsidRDefault="00F01D90">
            <w:pPr>
              <w:widowControl/>
              <w:spacing w:line="36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專業交流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其他</w:t>
            </w: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3510"/>
        </w:trPr>
        <w:tc>
          <w:tcPr>
            <w:tcW w:w="13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反</w:t>
            </w:r>
          </w:p>
          <w:p w:rsidR="001402F3" w:rsidRDefault="001402F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  <w:p w:rsidR="001402F3" w:rsidRDefault="00F01D9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應</w:t>
            </w:r>
          </w:p>
          <w:p w:rsidR="001402F3" w:rsidRDefault="001402F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  <w:p w:rsidR="001402F3" w:rsidRDefault="00F01D9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事</w:t>
            </w:r>
          </w:p>
          <w:p w:rsidR="001402F3" w:rsidRDefault="001402F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  <w:p w:rsidR="001402F3" w:rsidRDefault="00F01D9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項</w:t>
            </w:r>
          </w:p>
        </w:tc>
        <w:tc>
          <w:tcPr>
            <w:tcW w:w="877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是否遭刺探國家、公務機密事項。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是否莫名遭盤查身分、詢問國家安全或職務上工作事項。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是否涉及政治性協議事件。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是否曾參加行程</w:t>
            </w:r>
            <w:proofErr w:type="gramStart"/>
            <w:r>
              <w:rPr>
                <w:rFonts w:ascii="標楷體" w:eastAsia="標楷體" w:hAnsi="標楷體"/>
              </w:rPr>
              <w:t>以外，</w:t>
            </w:r>
            <w:proofErr w:type="gramEnd"/>
            <w:r>
              <w:rPr>
                <w:rFonts w:ascii="標楷體" w:eastAsia="標楷體" w:hAnsi="標楷體"/>
              </w:rPr>
              <w:t>大陸黨、政、軍方主辦、協辦之下列活動：</w:t>
            </w:r>
          </w:p>
          <w:p w:rsidR="001402F3" w:rsidRDefault="00F01D90">
            <w:pPr>
              <w:spacing w:line="0" w:lineRule="atLeast"/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邀請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約談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參觀訪問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公開演講或座談會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其他活動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無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是否遭遇大陸地區黨、政、軍方人士不當招待或贈送物品。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是否在大陸地區有被竊或遭搶劫情事。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是否因本活動或於赴陸期間在大陸地區涉及訴訟案件。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是否在大陸地區遭傳染疫病。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</w:pPr>
            <w:r>
              <w:rPr>
                <w:rFonts w:ascii="標楷體" w:eastAsia="標楷體" w:hAnsi="標楷體"/>
              </w:rPr>
              <w:t>是否須政府協助。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是否在大陸地區遭進行情報、統戰、威脅或利誘等行為。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</w:p>
          <w:p w:rsidR="001402F3" w:rsidRDefault="00F01D90">
            <w:pPr>
              <w:numPr>
                <w:ilvl w:val="0"/>
                <w:numId w:val="1"/>
              </w:numPr>
              <w:spacing w:before="180" w:line="0" w:lineRule="atLeast"/>
              <w:ind w:left="357" w:hanging="357"/>
              <w:jc w:val="both"/>
            </w:pPr>
            <w:r>
              <w:rPr>
                <w:rFonts w:ascii="標楷體" w:eastAsia="標楷體" w:hAnsi="標楷體"/>
              </w:rPr>
              <w:t>其他補充：</w:t>
            </w:r>
            <w:r>
              <w:rPr>
                <w:rFonts w:ascii="標楷體" w:eastAsia="標楷體" w:hAnsi="標楷體"/>
                <w:sz w:val="28"/>
                <w:u w:val="single"/>
              </w:rPr>
              <w:t xml:space="preserve">　　　　　　　　　　　　　　　　　　　　　　。</w:t>
            </w: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949"/>
        </w:trPr>
        <w:tc>
          <w:tcPr>
            <w:tcW w:w="13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填寫人</w:t>
            </w:r>
          </w:p>
          <w:p w:rsidR="001402F3" w:rsidRDefault="00F01D90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簽　章</w:t>
            </w:r>
          </w:p>
        </w:tc>
        <w:tc>
          <w:tcPr>
            <w:tcW w:w="56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02F3" w:rsidRDefault="001402F3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  <w:color w:val="000000"/>
                <w:sz w:val="36"/>
              </w:rPr>
            </w:pPr>
            <w:r>
              <w:rPr>
                <w:rFonts w:ascii="標楷體" w:eastAsia="標楷體" w:hAnsi="標楷體"/>
                <w:color w:val="000000"/>
                <w:sz w:val="36"/>
              </w:rPr>
              <w:t>批示</w:t>
            </w: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982"/>
        </w:trPr>
        <w:tc>
          <w:tcPr>
            <w:tcW w:w="1303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初　核</w:t>
            </w:r>
          </w:p>
        </w:tc>
        <w:tc>
          <w:tcPr>
            <w:tcW w:w="5625" w:type="dxa"/>
            <w:gridSpan w:val="8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02F3" w:rsidRDefault="001402F3">
            <w:pPr>
              <w:spacing w:line="240" w:lineRule="exact"/>
              <w:ind w:left="560" w:hanging="56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spacing w:line="240" w:lineRule="exact"/>
              <w:ind w:left="720" w:hanging="720"/>
              <w:jc w:val="center"/>
              <w:rPr>
                <w:rFonts w:ascii="標楷體" w:eastAsia="標楷體" w:hAnsi="標楷體"/>
                <w:color w:val="000000"/>
                <w:sz w:val="36"/>
              </w:rPr>
            </w:pPr>
          </w:p>
        </w:tc>
      </w:tr>
      <w:tr w:rsidR="001402F3">
        <w:tblPrEx>
          <w:tblCellMar>
            <w:top w:w="0" w:type="dxa"/>
            <w:bottom w:w="0" w:type="dxa"/>
          </w:tblCellMar>
        </w:tblPrEx>
        <w:trPr>
          <w:cantSplit/>
          <w:trHeight w:val="1407"/>
        </w:trPr>
        <w:tc>
          <w:tcPr>
            <w:tcW w:w="13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F01D90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　核</w:t>
            </w:r>
          </w:p>
        </w:tc>
        <w:tc>
          <w:tcPr>
            <w:tcW w:w="562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02F3" w:rsidRDefault="001402F3">
            <w:pPr>
              <w:tabs>
                <w:tab w:val="left" w:pos="0"/>
                <w:tab w:val="left" w:pos="92"/>
                <w:tab w:val="left" w:pos="212"/>
                <w:tab w:val="left" w:pos="332"/>
              </w:tabs>
              <w:ind w:left="420" w:hanging="42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02F3" w:rsidRDefault="001402F3">
            <w:pPr>
              <w:tabs>
                <w:tab w:val="left" w:pos="0"/>
                <w:tab w:val="left" w:pos="92"/>
                <w:tab w:val="left" w:pos="212"/>
                <w:tab w:val="left" w:pos="332"/>
              </w:tabs>
              <w:ind w:left="420" w:hanging="420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</w:tbl>
    <w:p w:rsidR="001402F3" w:rsidRDefault="001402F3">
      <w:pPr>
        <w:rPr>
          <w:rFonts w:ascii="標楷體" w:eastAsia="標楷體" w:hAnsi="標楷體"/>
          <w:b/>
          <w:sz w:val="2"/>
        </w:rPr>
      </w:pPr>
    </w:p>
    <w:sectPr w:rsidR="001402F3">
      <w:footerReference w:type="default" r:id="rId7"/>
      <w:pgSz w:w="11906" w:h="16838"/>
      <w:pgMar w:top="737" w:right="567" w:bottom="737" w:left="1134" w:header="851" w:footer="992" w:gutter="0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D90" w:rsidRDefault="00F01D90">
      <w:r>
        <w:separator/>
      </w:r>
    </w:p>
  </w:endnote>
  <w:endnote w:type="continuationSeparator" w:id="0">
    <w:p w:rsidR="00F01D90" w:rsidRDefault="00F0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9A" w:rsidRDefault="00F01D90">
    <w:pPr>
      <w:pStyle w:val="a7"/>
      <w:jc w:val="center"/>
    </w:pPr>
    <w:r>
      <w:t>第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C653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>頁（共</w:t>
    </w:r>
    <w:r>
      <w:rPr>
        <w:rStyle w:val="a8"/>
      </w:rPr>
      <w:t>1</w:t>
    </w:r>
    <w:r>
      <w:rPr>
        <w:rStyle w:val="a8"/>
      </w:rPr>
      <w:t>頁）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D90" w:rsidRDefault="00F01D90">
      <w:r>
        <w:rPr>
          <w:color w:val="000000"/>
        </w:rPr>
        <w:separator/>
      </w:r>
    </w:p>
  </w:footnote>
  <w:footnote w:type="continuationSeparator" w:id="0">
    <w:p w:rsidR="00F01D90" w:rsidRDefault="00F01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1050E"/>
    <w:multiLevelType w:val="multilevel"/>
    <w:tmpl w:val="4566E218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402F3"/>
    <w:rsid w:val="001402F3"/>
    <w:rsid w:val="007C653A"/>
    <w:rsid w:val="00F0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352513-940E-48DD-B796-035B5E1C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paragraph" w:styleId="a4">
    <w:name w:val="annotation text"/>
    <w:basedOn w:val="a"/>
  </w:style>
  <w:style w:type="paragraph" w:styleId="a5">
    <w:name w:val="Body Text"/>
    <w:basedOn w:val="a"/>
    <w:pPr>
      <w:jc w:val="both"/>
    </w:pPr>
    <w:rPr>
      <w:rFonts w:ascii="標楷體" w:eastAsia="標楷體" w:hAnsi="標楷體"/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</w:style>
  <w:style w:type="paragraph" w:styleId="a9">
    <w:name w:val="Body Text Indent"/>
    <w:basedOn w:val="a"/>
    <w:pPr>
      <w:widowControl/>
      <w:spacing w:after="120"/>
      <w:ind w:left="480"/>
    </w:pPr>
    <w:rPr>
      <w:kern w:val="0"/>
    </w:rPr>
  </w:style>
  <w:style w:type="paragraph" w:styleId="aa">
    <w:name w:val="Balloon Text"/>
    <w:basedOn w:val="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內政部警政署　職員請假報告單</dc:title>
  <dc:subject/>
  <dc:creator>fen</dc:creator>
  <dc:description/>
  <cp:lastModifiedBy>user</cp:lastModifiedBy>
  <cp:revision>2</cp:revision>
  <cp:lastPrinted>2013-03-14T01:41:00Z</cp:lastPrinted>
  <dcterms:created xsi:type="dcterms:W3CDTF">2026-02-04T00:47:00Z</dcterms:created>
  <dcterms:modified xsi:type="dcterms:W3CDTF">2026-02-04T00:47:00Z</dcterms:modified>
</cp:coreProperties>
</file>